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1633" w:rsidRDefault="00E31633" w:rsidP="00E3163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Peter PHELYP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fl.1418)</w:t>
      </w:r>
    </w:p>
    <w:p w:rsidR="00E31633" w:rsidRDefault="00E31633" w:rsidP="00E3163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31633" w:rsidRDefault="00E31633" w:rsidP="00E3163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31633" w:rsidRDefault="00E31633" w:rsidP="00E3163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Apr.1418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post mortem held in Launceston, </w:t>
      </w:r>
    </w:p>
    <w:p w:rsidR="00E31633" w:rsidRDefault="00E31633" w:rsidP="00E3163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Cornwall, into lands held by the late Sir John de </w:t>
      </w:r>
      <w:proofErr w:type="spellStart"/>
      <w:r>
        <w:rPr>
          <w:rFonts w:ascii="Times New Roman" w:hAnsi="Times New Roman" w:cs="Times New Roman"/>
          <w:sz w:val="24"/>
          <w:szCs w:val="24"/>
        </w:rPr>
        <w:t>Haryngton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E31633" w:rsidRDefault="00E31633" w:rsidP="00E3163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BF7FBF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21-66)</w:t>
      </w:r>
    </w:p>
    <w:p w:rsidR="00E31633" w:rsidRDefault="00E31633" w:rsidP="00E3163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31633" w:rsidRDefault="00E31633" w:rsidP="00E3163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E31633" w:rsidRDefault="00E31633" w:rsidP="00E3163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October 2015</w:t>
      </w:r>
      <w:bookmarkStart w:id="0" w:name="_GoBack"/>
      <w:bookmarkEnd w:id="0"/>
    </w:p>
    <w:sectPr w:rsidR="00DD5B8A" w:rsidRPr="00E3163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31633" w:rsidRDefault="00E31633" w:rsidP="00564E3C">
      <w:pPr>
        <w:spacing w:after="0" w:line="240" w:lineRule="auto"/>
      </w:pPr>
      <w:r>
        <w:separator/>
      </w:r>
    </w:p>
  </w:endnote>
  <w:endnote w:type="continuationSeparator" w:id="0">
    <w:p w:rsidR="00E31633" w:rsidRDefault="00E31633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E31633">
      <w:rPr>
        <w:rFonts w:ascii="Times New Roman" w:hAnsi="Times New Roman" w:cs="Times New Roman"/>
        <w:noProof/>
        <w:sz w:val="24"/>
        <w:szCs w:val="24"/>
      </w:rPr>
      <w:t>20 October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31633" w:rsidRDefault="00E31633" w:rsidP="00564E3C">
      <w:pPr>
        <w:spacing w:after="0" w:line="240" w:lineRule="auto"/>
      </w:pPr>
      <w:r>
        <w:separator/>
      </w:r>
    </w:p>
  </w:footnote>
  <w:footnote w:type="continuationSeparator" w:id="0">
    <w:p w:rsidR="00E31633" w:rsidRDefault="00E31633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1633"/>
    <w:rsid w:val="00372DC6"/>
    <w:rsid w:val="00564E3C"/>
    <w:rsid w:val="0064591D"/>
    <w:rsid w:val="00DD5B8A"/>
    <w:rsid w:val="00E31633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D3907D"/>
  <w15:chartTrackingRefBased/>
  <w15:docId w15:val="{A9843FDA-603D-45D9-B8B9-2C5FDA21EC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E3163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45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2015-10-20T20:00:00Z</dcterms:created>
  <dcterms:modified xsi:type="dcterms:W3CDTF">2015-10-20T20:01:00Z</dcterms:modified>
</cp:coreProperties>
</file>